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05C22" w:rsidTr="00105C22" w14:paraId="7D7C80F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C22" w:rsidRDefault="00105C22" w14:paraId="3675297E" w14:textId="604AF07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C22" w:rsidRDefault="00105C22" w14:paraId="47C594B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05C22" w:rsidRDefault="00105C22" w14:paraId="01E7DD3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05C22" w:rsidRDefault="00105C22" w14:paraId="371F716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05C22" w:rsidRDefault="00105C22" w14:paraId="4C4E937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105C22" w:rsidP="00105C22" w:rsidRDefault="00105C22" w14:paraId="2C6D69A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05C22" w:rsidP="00105C22" w:rsidRDefault="00105C22" w14:paraId="7C7B6D0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05C22" w:rsidP="00105C22" w:rsidRDefault="00105C22" w14:paraId="2613AB2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St-2467/2019</w:t>
      </w:r>
    </w:p>
    <w:p w:rsidR="00105C22" w:rsidP="00105C22" w:rsidRDefault="00105C22" w14:paraId="5B9A7ED7" w14:textId="77777777">
      <w:pPr>
        <w:tabs>
          <w:tab w:val="left" w:pos="709"/>
        </w:tabs>
      </w:pPr>
      <w:r>
        <w:t xml:space="preserve"> </w:t>
      </w:r>
    </w:p>
    <w:p w:rsidR="00105C22" w:rsidP="00105C22" w:rsidRDefault="00105C22" w14:paraId="5100DF5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05C22" w:rsidP="00105C22" w:rsidRDefault="00105C22" w14:paraId="2985C3C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05C22" w:rsidP="00105C22" w:rsidRDefault="00105C22" w14:paraId="0BB4B710" w14:textId="77777777">
      <w:pPr>
        <w:tabs>
          <w:tab w:val="left" w:pos="709"/>
        </w:tabs>
      </w:pPr>
    </w:p>
    <w:p w:rsidR="00105C22" w:rsidP="00105C22" w:rsidRDefault="00105C22" w14:paraId="2EDF876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105C22" w:rsidP="00105C22" w:rsidRDefault="00105C22" w14:paraId="505A42C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05C22" w:rsidP="00105C22" w:rsidRDefault="00105C22" w14:paraId="31C177C8" w14:textId="77777777">
      <w:pPr>
        <w:tabs>
          <w:tab w:val="left" w:pos="709"/>
        </w:tabs>
      </w:pPr>
    </w:p>
    <w:p w:rsidR="00105C22" w:rsidP="00105C22" w:rsidRDefault="00105C22" w14:paraId="661D0E2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05C22" w:rsidP="00105C22" w:rsidRDefault="00105C22" w14:paraId="03B571A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05C22" w:rsidP="00105C22" w:rsidRDefault="00105C22" w14:paraId="62D5A19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05C22" w:rsidP="00105C22" w:rsidRDefault="00105C22" w14:paraId="38A588E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05C22" w:rsidP="00105C22" w:rsidRDefault="00105C22" w14:paraId="4181FEB4" w14:textId="77777777">
      <w:pPr>
        <w:tabs>
          <w:tab w:val="left" w:pos="709"/>
        </w:tabs>
      </w:pPr>
    </w:p>
    <w:p w:rsidR="00105C22" w:rsidP="00105C22" w:rsidRDefault="00105C22" w14:paraId="331511BD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105C22" w:rsidP="00105C22" w:rsidRDefault="00105C22" w14:paraId="4A564B0A" w14:textId="77777777">
      <w:pPr>
        <w:tabs>
          <w:tab w:val="left" w:pos="709"/>
        </w:tabs>
        <w:jc w:val="both"/>
      </w:pPr>
    </w:p>
    <w:p w:rsidR="00105C22" w:rsidP="00105C22" w:rsidRDefault="00105C22" w14:paraId="6B898E21" w14:textId="77777777">
      <w:pPr>
        <w:tabs>
          <w:tab w:val="left" w:pos="709"/>
        </w:tabs>
      </w:pPr>
      <w:r>
        <w:t xml:space="preserve"> </w:t>
      </w:r>
      <w:r>
        <w:tab/>
        <w:t>13. St-2467/2019</w:t>
      </w:r>
    </w:p>
    <w:p w:rsidR="00105C22" w:rsidP="00105C22" w:rsidRDefault="00105C22" w14:paraId="171E7D7B" w14:textId="77777777">
      <w:pPr>
        <w:tabs>
          <w:tab w:val="left" w:pos="709"/>
        </w:tabs>
      </w:pPr>
    </w:p>
    <w:p w:rsidR="00105C22" w:rsidP="00105C22" w:rsidRDefault="00105C22" w14:paraId="07C083F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05C22" w:rsidP="00105C22" w:rsidRDefault="00105C22" w14:paraId="7F9381F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05C22" w:rsidP="00105C22" w:rsidRDefault="00105C22" w14:paraId="58EE5F8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05C22" w:rsidP="00105C22" w:rsidRDefault="00105C22" w14:paraId="4BD4E803" w14:textId="77777777">
      <w:pPr>
        <w:tabs>
          <w:tab w:val="left" w:pos="709"/>
        </w:tabs>
        <w:jc w:val="both"/>
      </w:pPr>
    </w:p>
    <w:p w:rsidR="00105C22" w:rsidP="00105C22" w:rsidRDefault="00105C22" w14:paraId="41D5869E" w14:textId="77777777">
      <w:pPr>
        <w:tabs>
          <w:tab w:val="left" w:pos="709"/>
        </w:tabs>
        <w:jc w:val="both"/>
      </w:pPr>
      <w:r>
        <w:t xml:space="preserve">protiv </w:t>
      </w:r>
    </w:p>
    <w:p w:rsidR="00105C22" w:rsidP="00105C22" w:rsidRDefault="00105C22" w14:paraId="379A38D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05C22" w:rsidP="00105C22" w:rsidRDefault="00105C22" w14:paraId="328330A0" w14:textId="77777777">
      <w:pPr>
        <w:tabs>
          <w:tab w:val="left" w:pos="709"/>
        </w:tabs>
        <w:ind w:left="708"/>
        <w:jc w:val="both"/>
      </w:pPr>
      <w:r>
        <w:tab/>
        <w:t xml:space="preserve">VEMAR VIDEO d.o.o., Zagreb, </w:t>
      </w:r>
      <w:proofErr w:type="spellStart"/>
      <w:r>
        <w:t>Barutanski</w:t>
      </w:r>
      <w:proofErr w:type="spellEnd"/>
      <w:r>
        <w:t xml:space="preserve"> Jarak 15, OIB: 20627011286</w:t>
      </w:r>
    </w:p>
    <w:p w:rsidR="00105C22" w:rsidP="00105C22" w:rsidRDefault="00105C22" w14:paraId="6DED3D85" w14:textId="77777777">
      <w:pPr>
        <w:tabs>
          <w:tab w:val="left" w:pos="709"/>
        </w:tabs>
        <w:ind w:left="708"/>
        <w:jc w:val="both"/>
      </w:pPr>
    </w:p>
    <w:p w:rsidR="00105C22" w:rsidP="00105C22" w:rsidRDefault="00105C22" w14:paraId="415DF78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05C22" w:rsidP="00105C22" w:rsidRDefault="00105C22" w14:paraId="4CEDB236" w14:textId="77777777">
      <w:pPr>
        <w:tabs>
          <w:tab w:val="left" w:pos="709"/>
        </w:tabs>
        <w:jc w:val="both"/>
      </w:pPr>
    </w:p>
    <w:p w:rsidR="00105C22" w:rsidP="00105C22" w:rsidRDefault="00105C22" w14:paraId="55DA95F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05C22" w:rsidP="00105C22" w:rsidRDefault="00105C22" w14:paraId="3DB8D29E" w14:textId="77777777">
      <w:pPr>
        <w:tabs>
          <w:tab w:val="left" w:pos="709"/>
        </w:tabs>
      </w:pPr>
    </w:p>
    <w:p w:rsidR="00105C22" w:rsidP="00105C22" w:rsidRDefault="00105C22" w14:paraId="7674CA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05C22" w:rsidP="00105C22" w:rsidRDefault="00105C22" w14:paraId="7991CE15" w14:textId="77777777">
      <w:pPr>
        <w:tabs>
          <w:tab w:val="left" w:pos="709"/>
        </w:tabs>
      </w:pPr>
    </w:p>
    <w:p w:rsidR="00105C22" w:rsidP="00105C22" w:rsidRDefault="00105C22" w14:paraId="699BE25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05C22" w:rsidP="00105C22" w:rsidRDefault="00105C22" w14:paraId="1C47981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05C22" w:rsidP="00105C22" w:rsidRDefault="00105C22" w14:paraId="01A2C529" w14:textId="77777777">
      <w:pPr>
        <w:tabs>
          <w:tab w:val="left" w:pos="709"/>
        </w:tabs>
      </w:pPr>
    </w:p>
    <w:p w:rsidR="00942A2A" w:rsidP="003D06B2" w:rsidRDefault="00942A2A" w14:paraId="0A8CE0BF" w14:textId="0A8CE0B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5C22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05C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5C22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5C22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5C22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5C22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05C22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05C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05C22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05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C22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C22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C22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C22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05C22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C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C2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554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St-2467/2019</izvorni_sadrzaj>
    <derivirana_varijabla naziv="DomainObject.Predmet.OznakaBroj_1">St-2467/2019</derivirana_varijabla>
  </DomainObject.Predmet.OznakaBroj>
  <DomainObject.Predmet.OznakaBrojOptuznogAkta>
    <izvorni_sadrzaj>04-06-19-4294</izvorni_sadrzaj>
    <derivirana_varijabla naziv="DomainObject.Predmet.OznakaBrojOptuznogAkta_1">04-06-19-4294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VEMAR VIDEO d.o.o.</izvorni_sadrzaj>
    <derivirana_varijabla naziv="DomainObject.Predmet.ProtustrankaFormated_1">  VEMAR VIDEO d.o.o.</derivirana_varijabla>
  </DomainObject.Predmet.ProtustrankaFormated>
  <DomainObject.Predmet.ProtustrankaFormatedOIB>
    <izvorni_sadrzaj>  VEMAR VIDEO d.o.o., OIB 20627011286</izvorni_sadrzaj>
    <derivirana_varijabla naziv="DomainObject.Predmet.ProtustrankaFormatedOIB_1">  VEMAR VIDEO d.o.o., OIB 20627011286</derivirana_varijabla>
  </DomainObject.Predmet.ProtustrankaFormatedOIB>
  <DomainObject.Predmet.ProtustrankaFormatedWithAdress>
    <izvorni_sadrzaj> VEMAR VIDEO d.o.o., Barutanski Jarak 15, 10000 Zagreb</izvorni_sadrzaj>
    <derivirana_varijabla naziv="DomainObject.Predmet.ProtustrankaFormatedWithAdress_1"> VEMAR VIDEO d.o.o., Barutanski Jarak 15, 10000 Zagreb</derivirana_varijabla>
  </DomainObject.Predmet.ProtustrankaFormatedWithAdress>
  <DomainObject.Predmet.ProtustrankaFormatedWithAdressOIB>
    <izvorni_sadrzaj> VEMAR VIDEO d.o.o., OIB 20627011286, Barutanski Jarak 15, 10000 Zagreb</izvorni_sadrzaj>
    <derivirana_varijabla naziv="DomainObject.Predmet.ProtustrankaFormatedWithAdressOIB_1"> VEMAR VIDEO d.o.o., OIB 20627011286, Barutanski Jarak 15, 10000 Zagreb</derivirana_varijabla>
  </DomainObject.Predmet.ProtustrankaFormatedWithAdressOIB>
  <DomainObject.Predmet.ProtustrankaWithAdress>
    <izvorni_sadrzaj>VEMAR VIDEO d.o.o. Barutanski Jarak 15, 10000 Zagreb</izvorni_sadrzaj>
    <derivirana_varijabla naziv="DomainObject.Predmet.ProtustrankaWithAdress_1">VEMAR VIDEO d.o.o. Barutanski Jarak 15, 10000 Zagreb</derivirana_varijabla>
  </DomainObject.Predmet.ProtustrankaWithAdress>
  <DomainObject.Predmet.ProtustrankaWithAdressOIB>
    <izvorni_sadrzaj>VEMAR VIDEO d.o.o., OIB 20627011286, Barutanski Jarak 15, 10000 Zagreb</izvorni_sadrzaj>
    <derivirana_varijabla naziv="DomainObject.Predmet.ProtustrankaWithAdressOIB_1">VEMAR VIDEO d.o.o., OIB 20627011286, Barutanski Jarak 15, 10000 Zagreb</derivirana_varijabla>
  </DomainObject.Predmet.ProtustrankaWithAdressOIB>
  <DomainObject.Predmet.ProtustrankaNazivFormated>
    <izvorni_sadrzaj>VEMAR VIDEO d.o.o.</izvorni_sadrzaj>
    <derivirana_varijabla naziv="DomainObject.Predmet.ProtustrankaNazivFormated_1">VEMAR VIDEO d.o.o.</derivirana_varijabla>
  </DomainObject.Predmet.ProtustrankaNazivFormated>
  <DomainObject.Predmet.ProtustrankaNazivFormatedOIB>
    <izvorni_sadrzaj>VEMAR VIDEO d.o.o., OIB 20627011286</izvorni_sadrzaj>
    <derivirana_varijabla naziv="DomainObject.Predmet.ProtustrankaNazivFormatedOIB_1">VEMAR VIDEO d.o.o., OIB 20627011286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VEMAR VIDEO d.o.o.</item>
    </izvorni_sadrzaj>
    <derivirana_varijabla naziv="DomainObject.Predmet.ProtuStrankaListFormated_1">
      <item>VEMAR VIDEO d.o.o.</item>
    </derivirana_varijabla>
  </DomainObject.Predmet.ProtuStrankaListFormated>
  <DomainObject.Predmet.ProtuStrankaListFormatedOIB>
    <izvorni_sadrzaj>
      <item>VEMAR VIDEO d.o.o., OIB 20627011286</item>
    </izvorni_sadrzaj>
    <derivirana_varijabla naziv="DomainObject.Predmet.ProtuStrankaListFormatedOIB_1">
      <item>VEMAR VIDEO d.o.o., OIB 20627011286</item>
    </derivirana_varijabla>
  </DomainObject.Predmet.ProtuStrankaListFormatedOIB>
  <DomainObject.Predmet.ProtuStrankaListFormatedWithAdress>
    <izvorni_sadrzaj>
      <item>VEMAR VIDEO d.o.o., Barutanski Jarak 15, 10000 Zagreb</item>
    </izvorni_sadrzaj>
    <derivirana_varijabla naziv="DomainObject.Predmet.ProtuStrankaListFormatedWithAdress_1">
      <item>VEMAR VIDEO d.o.o., Barutanski Jarak 15, 10000 Zagreb</item>
    </derivirana_varijabla>
  </DomainObject.Predmet.ProtuStrankaListFormatedWithAdress>
  <DomainObject.Predmet.ProtuStrankaListFormatedWithAdressOIB>
    <izvorni_sadrzaj>
      <item>VEMAR VIDEO d.o.o., OIB 20627011286, Barutanski Jarak 15, 10000 Zagreb</item>
    </izvorni_sadrzaj>
    <derivirana_varijabla naziv="DomainObject.Predmet.ProtuStrankaListFormatedWithAdressOIB_1">
      <item>VEMAR VIDEO d.o.o., OIB 20627011286, Barutanski Jarak 15, 10000 Zagreb</item>
    </derivirana_varijabla>
  </DomainObject.Predmet.ProtuStrankaListFormatedWithAdressOIB>
  <DomainObject.Predmet.ProtuStrankaListNazivFormated>
    <izvorni_sadrzaj>
      <item>VEMAR VIDEO d.o.o.</item>
    </izvorni_sadrzaj>
    <derivirana_varijabla naziv="DomainObject.Predmet.ProtuStrankaListNazivFormated_1">
      <item>VEMAR VIDEO d.o.o.</item>
    </derivirana_varijabla>
  </DomainObject.Predmet.ProtuStrankaListNazivFormated>
  <DomainObject.Predmet.ProtuStrankaListNazivFormatedOIB>
    <izvorni_sadrzaj>
      <item>VEMAR VIDEO d.o.o., OIB 20627011286</item>
    </izvorni_sadrzaj>
    <derivirana_varijabla naziv="DomainObject.Predmet.ProtuStrankaListNazivFormatedOIB_1">
      <item>VEMAR VIDEO d.o.o., OIB 20627011286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VEMAR VIDEO d.o.o.</izvorni_sadrzaj>
    <derivirana_varijabla naziv="DomainObject.Predmet.ProtustrankaIDrugi_1">VEMAR VIDEO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VEMAR VIDEO d.o.o., OIB 20627011286, Barutanski Jarak 15, 10000 Zagreb</izvorni_sadrzaj>
    <derivirana_varijabla naziv="DomainObject.Predmet.ProtustrankaIDrugiAdressOIB_1">VEMAR VIDEO d.o.o., OIB 20627011286, Barutanski Jarak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VEMAR VIDEO d.o.o.</item>
      <item>Financijska agencija</item>
    </izvorni_sadrzaj>
    <derivirana_varijabla naziv="DomainObject.Predmet.SudioniciListNaziv_1">
      <item>VEMAR VIDEO d.o.o.</item>
      <item>Financijska agencija</item>
    </derivirana_varijabla>
  </DomainObject.Predmet.SudioniciListNaziv>
  <DomainObject.Predmet.SudioniciListAdressOIB>
    <izvorni_sadrzaj>
      <item>VEMAR VIDEO d.o.o., OIB 20627011286, Barutanski Jarak 15,10000 Zagreb</item>
      <item>Financijska agencija, OIB 85821130368, TRG SVIBANJSKIH ŽRTAVA 1995. 1,10000 Zagreb</item>
    </izvorni_sadrzaj>
    <derivirana_varijabla naziv="DomainObject.Predmet.SudioniciListAdressOIB_1">
      <item>VEMAR VIDEO d.o.o., OIB 20627011286, Barutanski Jarak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20627011286</item>
      <item>, OIB 85821130368</item>
    </izvorni_sadrzaj>
    <derivirana_varijabla naziv="DomainObject.Predmet.SudioniciListNazivOIB_1">
      <item>, OIB 20627011286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822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